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992352" w:rsidRDefault="00D13030" w:rsidP="00416FDA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992352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992352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992352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AB3B05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992352" w:rsidRDefault="00D13030" w:rsidP="00416FDA">
      <w:pPr>
        <w:ind w:hanging="23"/>
        <w:rPr>
          <w:rFonts w:ascii="TH SarabunPSK" w:hAnsi="TH SarabunPSK" w:cs="TH SarabunPSK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F17D6B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6A21A9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2</w:t>
      </w:r>
      <w:r w:rsidR="00D0434C"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9C71A7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62A71" w:rsidRPr="00992352">
        <w:rPr>
          <w:rFonts w:ascii="TH SarabunPSK" w:hAnsi="TH SarabunPSK" w:cs="TH SarabunPSK"/>
          <w:b/>
          <w:bCs/>
          <w:sz w:val="30"/>
          <w:szCs w:val="30"/>
          <w:cs/>
        </w:rPr>
        <w:t>การจัดทำฐานข้อมูลการจัดตั้งส่วนงานภายในของสถาบันอุดมศึกษา</w:t>
      </w:r>
    </w:p>
    <w:p w:rsidR="00D13030" w:rsidRPr="00992352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92352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C71A7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D13030" w:rsidRPr="00992352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F44AA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ร้อยละ </w:t>
      </w:r>
      <w:r w:rsidR="00262A71"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6.25</w:t>
      </w:r>
    </w:p>
    <w:p w:rsidR="00D13030" w:rsidRPr="00992352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DF1D91" w:rsidRPr="00992352" w:rsidRDefault="00727500" w:rsidP="00DF1D91">
      <w:pPr>
        <w:pStyle w:val="FootnoteText"/>
        <w:ind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  <w:t xml:space="preserve">- </w:t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อธิบายความหมายของตัวชี้วัด โดยย่อ -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D778B7" w:rsidRPr="00992352" w:rsidRDefault="00D778B7" w:rsidP="00727500">
      <w:pPr>
        <w:pStyle w:val="FootnoteText"/>
        <w:spacing w:before="240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9C71A7" w:rsidRPr="00992352" w:rsidRDefault="009C71A7" w:rsidP="00DD278D">
      <w:pPr>
        <w:spacing w:before="120" w:after="120"/>
        <w:ind w:firstLine="1440"/>
        <w:rPr>
          <w:rFonts w:ascii="TH SarabunPSK" w:hAnsi="TH SarabunPSK" w:cs="TH SarabunPSK"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992352">
        <w:rPr>
          <w:rFonts w:ascii="TH SarabunPSK" w:hAnsi="TH SarabunPSK" w:cs="TH SarabunPSK"/>
          <w:color w:val="000000"/>
          <w:sz w:val="30"/>
          <w:szCs w:val="30"/>
          <w:cs/>
        </w:rPr>
        <w:t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128"/>
      </w:tblGrid>
      <w:tr w:rsidR="00E778A6" w:rsidRPr="00992352" w:rsidTr="001F3CF5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9235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9235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9235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05DCB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วิเคราะห์ข้อมูลที่จำเป็นต่อการจัดทำฐานข้อมูลส่วนงานภายในของสถาบันอุดมศึกษา</w:t>
            </w:r>
          </w:p>
        </w:tc>
      </w:tr>
      <w:tr w:rsidR="00D13030" w:rsidRPr="0099235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05DCB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รวบรวมและตรวจสอบข้อมูลการจัดตั้งส่วนงานภายใน ตามพระราชบัญญัติการบริหารส่วนงานภายในของสถาบันอุดมศึกษา พ.ศ. </w:t>
            </w:r>
            <w:r w:rsidRPr="00992352">
              <w:rPr>
                <w:rFonts w:ascii="TH SarabunPSK" w:hAnsi="TH SarabunPSK" w:cs="TH SarabunPSK"/>
                <w:sz w:val="30"/>
                <w:szCs w:val="30"/>
              </w:rPr>
              <w:t>2550</w:t>
            </w: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 กกอ. รับทราบแล้ว</w:t>
            </w:r>
          </w:p>
        </w:tc>
      </w:tr>
      <w:tr w:rsidR="00D13030" w:rsidRPr="0099235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05DCB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แจ้งให้สถาบันอุดมศึกษาตรวจสอบความถูกต้องของข้อมูล</w:t>
            </w:r>
          </w:p>
        </w:tc>
      </w:tr>
      <w:tr w:rsidR="00D13030" w:rsidRPr="00992352" w:rsidTr="001F3CF5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92352" w:rsidRDefault="00D05DCB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สำนักฯ ตรวจสอบ/ปรับปรุงความถูกต้องของข้อมูลจากการยืนยันข้อมูลของสถาบันอุดมศึกษา</w:t>
            </w:r>
          </w:p>
        </w:tc>
      </w:tr>
      <w:tr w:rsidR="00E778A6" w:rsidRPr="00992352" w:rsidTr="001F3CF5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9235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92352" w:rsidRDefault="00D05DCB" w:rsidP="009C71A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จัดเป็นฐานข้อมูลส่วนงานภายในของสถาบันอุดมศึกษาและเผยแพร่ขึ้นเว็บไซด์ของสำนักงานคณะกรรมการการอุดมศึกษา</w:t>
            </w:r>
          </w:p>
        </w:tc>
      </w:tr>
    </w:tbl>
    <w:p w:rsidR="00D13030" w:rsidRPr="00992352" w:rsidRDefault="00A45BCE" w:rsidP="00DF1D91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13030" w:rsidRPr="00992352">
        <w:rPr>
          <w:rFonts w:ascii="TH SarabunPSK" w:hAnsi="TH SarabunPSK" w:cs="TH SarabunPSK"/>
          <w:sz w:val="30"/>
          <w:szCs w:val="30"/>
          <w:cs/>
        </w:rPr>
        <w:tab/>
      </w:r>
      <w:r w:rsidR="00D13030" w:rsidRPr="00992352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992352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92352" w:rsidTr="00326426">
        <w:tc>
          <w:tcPr>
            <w:tcW w:w="3710" w:type="dxa"/>
            <w:vMerge w:val="restart"/>
            <w:vAlign w:val="center"/>
          </w:tcPr>
          <w:p w:rsidR="00D13030" w:rsidRPr="0099235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9235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9235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992352" w:rsidTr="00326426">
        <w:tc>
          <w:tcPr>
            <w:tcW w:w="3710" w:type="dxa"/>
            <w:vMerge/>
            <w:vAlign w:val="center"/>
          </w:tcPr>
          <w:p w:rsidR="00416FDA" w:rsidRPr="00992352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992352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992352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FA6B59" w:rsidRPr="009923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992352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FA6B59" w:rsidRPr="009923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992352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FA6B59" w:rsidRPr="009923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16FDA" w:rsidRPr="00992352" w:rsidTr="00326426">
        <w:trPr>
          <w:trHeight w:val="679"/>
        </w:trPr>
        <w:tc>
          <w:tcPr>
            <w:tcW w:w="3710" w:type="dxa"/>
          </w:tcPr>
          <w:p w:rsidR="00416FDA" w:rsidRPr="00992352" w:rsidRDefault="002B0743" w:rsidP="009C71A7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การจัดทำฐานข้อมูลการจัดตั้งส่วนงานภายในของสถาบันอุดมศึกษา</w:t>
            </w:r>
          </w:p>
        </w:tc>
        <w:tc>
          <w:tcPr>
            <w:tcW w:w="1330" w:type="dxa"/>
          </w:tcPr>
          <w:p w:rsidR="00416FDA" w:rsidRPr="00992352" w:rsidRDefault="001F3CF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923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92352" w:rsidRDefault="009C71A7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9235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992352" w:rsidRDefault="009C71A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992352" w:rsidRDefault="009C71A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9235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992352" w:rsidRDefault="00992352" w:rsidP="00DF1D9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F1D91" w:rsidRPr="00992352" w:rsidRDefault="00DF1D91" w:rsidP="00DF1D9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2D2EC5" w:rsidRPr="00992352" w:rsidTr="00CF7C08">
        <w:trPr>
          <w:jc w:val="center"/>
        </w:trPr>
        <w:tc>
          <w:tcPr>
            <w:tcW w:w="405" w:type="dxa"/>
          </w:tcPr>
          <w:p w:rsidR="002D2EC5" w:rsidRPr="00244D3D" w:rsidRDefault="002D2EC5" w:rsidP="002D2EC5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8809" w:type="dxa"/>
          </w:tcPr>
          <w:p w:rsidR="002D2EC5" w:rsidRPr="00244D3D" w:rsidRDefault="002D2EC5" w:rsidP="002D2EC5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  <w:tr w:rsidR="002D2EC5" w:rsidRPr="00992352" w:rsidTr="00CF7C08">
        <w:trPr>
          <w:jc w:val="center"/>
        </w:trPr>
        <w:tc>
          <w:tcPr>
            <w:tcW w:w="405" w:type="dxa"/>
          </w:tcPr>
          <w:p w:rsidR="002D2EC5" w:rsidRPr="00244D3D" w:rsidRDefault="002D2EC5" w:rsidP="002D2EC5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2D2EC5" w:rsidRPr="00244D3D" w:rsidRDefault="002D2EC5" w:rsidP="002D2EC5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</w:t>
            </w:r>
          </w:p>
        </w:tc>
      </w:tr>
    </w:tbl>
    <w:p w:rsidR="00DF1D91" w:rsidRPr="00992352" w:rsidRDefault="00DF1D91" w:rsidP="00DF1D91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F1D91" w:rsidRPr="00992352" w:rsidRDefault="00DF1D91" w:rsidP="00DF1D91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92352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4750A" w:rsidRPr="00992352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</w:t>
      </w:r>
      <w:r w:rsidRPr="0099235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92352">
        <w:rPr>
          <w:rFonts w:ascii="TH SarabunPSK" w:hAnsi="TH SarabunPSK" w:cs="TH SarabunPSK"/>
          <w:sz w:val="30"/>
          <w:szCs w:val="30"/>
          <w:cs/>
        </w:rPr>
        <w:tab/>
      </w:r>
      <w:r w:rsidRPr="00992352">
        <w:rPr>
          <w:rFonts w:ascii="TH SarabunPSK" w:hAnsi="TH SarabunPSK" w:cs="TH SarabunPSK"/>
          <w:sz w:val="30"/>
          <w:szCs w:val="30"/>
          <w:cs/>
        </w:rPr>
        <w:tab/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9235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ab/>
      </w:r>
      <w:r w:rsidR="00F4750A" w:rsidRPr="00992352">
        <w:rPr>
          <w:rFonts w:ascii="TH SarabunPSK" w:hAnsi="TH SarabunPSK" w:cs="TH SarabunPSK"/>
          <w:color w:val="000000"/>
          <w:sz w:val="30"/>
          <w:szCs w:val="30"/>
        </w:rPr>
        <w:t>…………………………………..</w:t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DF1D91" w:rsidRPr="00992352" w:rsidRDefault="00DF1D91" w:rsidP="00DF1D91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992352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ab/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ab/>
      </w:r>
      <w:r w:rsidR="00F4750A" w:rsidRPr="00992352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</w:t>
      </w:r>
      <w:r w:rsidR="00F4750A" w:rsidRPr="00992352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9235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9235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9235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ab/>
      </w:r>
      <w:r w:rsidR="00F4750A" w:rsidRPr="00992352">
        <w:rPr>
          <w:rFonts w:ascii="TH SarabunPSK" w:hAnsi="TH SarabunPSK" w:cs="TH SarabunPSK"/>
          <w:color w:val="000000"/>
          <w:sz w:val="30"/>
          <w:szCs w:val="30"/>
        </w:rPr>
        <w:t>…………………………………..</w:t>
      </w:r>
      <w:r w:rsidRPr="00992352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A36F71" w:rsidRPr="00992352" w:rsidRDefault="00A36F71" w:rsidP="00DF1D91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9235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606" w:rsidRDefault="00975606">
      <w:r>
        <w:separator/>
      </w:r>
    </w:p>
  </w:endnote>
  <w:endnote w:type="continuationSeparator" w:id="0">
    <w:p w:rsidR="00975606" w:rsidRDefault="0097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606" w:rsidRDefault="00975606">
      <w:r>
        <w:separator/>
      </w:r>
    </w:p>
  </w:footnote>
  <w:footnote w:type="continuationSeparator" w:id="0">
    <w:p w:rsidR="00975606" w:rsidRDefault="00975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AF44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262A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AF44A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262A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4518"/>
    <w:rsid w:val="00055E87"/>
    <w:rsid w:val="00060446"/>
    <w:rsid w:val="00061DAA"/>
    <w:rsid w:val="00076886"/>
    <w:rsid w:val="000903B2"/>
    <w:rsid w:val="00094BDC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76EAB"/>
    <w:rsid w:val="001837C8"/>
    <w:rsid w:val="00184C20"/>
    <w:rsid w:val="001A1526"/>
    <w:rsid w:val="001B35AB"/>
    <w:rsid w:val="001C1485"/>
    <w:rsid w:val="001D7BC3"/>
    <w:rsid w:val="001E4279"/>
    <w:rsid w:val="001F3CF5"/>
    <w:rsid w:val="001F4947"/>
    <w:rsid w:val="001F4B09"/>
    <w:rsid w:val="001F4F55"/>
    <w:rsid w:val="00200DBD"/>
    <w:rsid w:val="00201B1E"/>
    <w:rsid w:val="00241184"/>
    <w:rsid w:val="00262A71"/>
    <w:rsid w:val="0026702E"/>
    <w:rsid w:val="002741F9"/>
    <w:rsid w:val="0027645C"/>
    <w:rsid w:val="00296AA6"/>
    <w:rsid w:val="00296CB2"/>
    <w:rsid w:val="00297958"/>
    <w:rsid w:val="002B0743"/>
    <w:rsid w:val="002B1B75"/>
    <w:rsid w:val="002C3150"/>
    <w:rsid w:val="002D2EC5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677DC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0EFD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5339C"/>
    <w:rsid w:val="005640B8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A21A9"/>
    <w:rsid w:val="006B52E9"/>
    <w:rsid w:val="006D01A2"/>
    <w:rsid w:val="006D3883"/>
    <w:rsid w:val="00700C8C"/>
    <w:rsid w:val="00705118"/>
    <w:rsid w:val="00706FB2"/>
    <w:rsid w:val="007110F7"/>
    <w:rsid w:val="00717B0A"/>
    <w:rsid w:val="00727500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421"/>
    <w:rsid w:val="008F26C0"/>
    <w:rsid w:val="008F286F"/>
    <w:rsid w:val="00902976"/>
    <w:rsid w:val="00910BA3"/>
    <w:rsid w:val="00911880"/>
    <w:rsid w:val="0092154B"/>
    <w:rsid w:val="00927F89"/>
    <w:rsid w:val="00934994"/>
    <w:rsid w:val="00936CD7"/>
    <w:rsid w:val="00953BAC"/>
    <w:rsid w:val="00966CA6"/>
    <w:rsid w:val="00975606"/>
    <w:rsid w:val="00977DAC"/>
    <w:rsid w:val="00991171"/>
    <w:rsid w:val="00992352"/>
    <w:rsid w:val="009A3E92"/>
    <w:rsid w:val="009A7E64"/>
    <w:rsid w:val="009C71A7"/>
    <w:rsid w:val="009D17C9"/>
    <w:rsid w:val="009D55C4"/>
    <w:rsid w:val="009E3C66"/>
    <w:rsid w:val="009F1C98"/>
    <w:rsid w:val="00A02EE4"/>
    <w:rsid w:val="00A13B5A"/>
    <w:rsid w:val="00A30BA2"/>
    <w:rsid w:val="00A36DBC"/>
    <w:rsid w:val="00A36F71"/>
    <w:rsid w:val="00A408A3"/>
    <w:rsid w:val="00A45BCE"/>
    <w:rsid w:val="00A645B0"/>
    <w:rsid w:val="00A65481"/>
    <w:rsid w:val="00A66ADB"/>
    <w:rsid w:val="00A742A2"/>
    <w:rsid w:val="00A830FE"/>
    <w:rsid w:val="00A84D31"/>
    <w:rsid w:val="00AB3B05"/>
    <w:rsid w:val="00AB62D0"/>
    <w:rsid w:val="00AB70C6"/>
    <w:rsid w:val="00AC30AE"/>
    <w:rsid w:val="00AC54C1"/>
    <w:rsid w:val="00AF24D3"/>
    <w:rsid w:val="00AF274B"/>
    <w:rsid w:val="00AF44AA"/>
    <w:rsid w:val="00B14187"/>
    <w:rsid w:val="00B22C66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7CA7"/>
    <w:rsid w:val="00CA39A9"/>
    <w:rsid w:val="00CA7B36"/>
    <w:rsid w:val="00CD38CE"/>
    <w:rsid w:val="00CD78F8"/>
    <w:rsid w:val="00CE0F73"/>
    <w:rsid w:val="00CE20F2"/>
    <w:rsid w:val="00CF0663"/>
    <w:rsid w:val="00CF0F71"/>
    <w:rsid w:val="00CF2BEC"/>
    <w:rsid w:val="00D0434C"/>
    <w:rsid w:val="00D05DCB"/>
    <w:rsid w:val="00D12C37"/>
    <w:rsid w:val="00D13030"/>
    <w:rsid w:val="00D16FCD"/>
    <w:rsid w:val="00D1783A"/>
    <w:rsid w:val="00D370F2"/>
    <w:rsid w:val="00D52CF5"/>
    <w:rsid w:val="00D64E38"/>
    <w:rsid w:val="00D778B7"/>
    <w:rsid w:val="00D91ED9"/>
    <w:rsid w:val="00D96F6C"/>
    <w:rsid w:val="00DD278D"/>
    <w:rsid w:val="00DF1D91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D6B"/>
    <w:rsid w:val="00F2054E"/>
    <w:rsid w:val="00F4750A"/>
    <w:rsid w:val="00F52142"/>
    <w:rsid w:val="00F52DFC"/>
    <w:rsid w:val="00F56C5D"/>
    <w:rsid w:val="00F720F0"/>
    <w:rsid w:val="00F77E85"/>
    <w:rsid w:val="00F833B5"/>
    <w:rsid w:val="00FA0E73"/>
    <w:rsid w:val="00FA3644"/>
    <w:rsid w:val="00FA6B59"/>
    <w:rsid w:val="00FB0F99"/>
    <w:rsid w:val="00FB3EC7"/>
    <w:rsid w:val="00FD6E26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296A55-0962-4114-8CF8-063B36D4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9947-5A14-4AA9-A499-CF31853A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15</cp:revision>
  <cp:lastPrinted>2017-02-01T04:48:00Z</cp:lastPrinted>
  <dcterms:created xsi:type="dcterms:W3CDTF">2017-02-01T05:01:00Z</dcterms:created>
  <dcterms:modified xsi:type="dcterms:W3CDTF">2018-02-01T09:52:00Z</dcterms:modified>
</cp:coreProperties>
</file>